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93B45" w14:textId="77777777" w:rsidR="00B84BC8" w:rsidRDefault="00B84BC8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BYMSON</w:t>
      </w:r>
      <w:r>
        <w:rPr>
          <w:rFonts w:cs="Times New Roman"/>
          <w:szCs w:val="24"/>
        </w:rPr>
        <w:t xml:space="preserve">       (fl.1446)</w:t>
      </w:r>
    </w:p>
    <w:p w14:paraId="3D837D24" w14:textId="77777777" w:rsidR="00B84BC8" w:rsidRDefault="00B84BC8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Lincoln. Yeoman.</w:t>
      </w:r>
    </w:p>
    <w:p w14:paraId="786494F5" w14:textId="77777777" w:rsidR="00B84BC8" w:rsidRDefault="00B84BC8" w:rsidP="00B84BC8">
      <w:pPr>
        <w:pStyle w:val="NoSpacing"/>
        <w:rPr>
          <w:rFonts w:cs="Times New Roman"/>
          <w:szCs w:val="24"/>
        </w:rPr>
      </w:pPr>
    </w:p>
    <w:p w14:paraId="45B374C3" w14:textId="77777777" w:rsidR="00B84BC8" w:rsidRDefault="00B84BC8" w:rsidP="00B84BC8">
      <w:pPr>
        <w:pStyle w:val="NoSpacing"/>
        <w:rPr>
          <w:rFonts w:cs="Times New Roman"/>
          <w:szCs w:val="24"/>
        </w:rPr>
      </w:pPr>
    </w:p>
    <w:p w14:paraId="2FA4C01C" w14:textId="77777777" w:rsidR="00601F92" w:rsidRDefault="00601F92" w:rsidP="00601F92">
      <w:pPr>
        <w:pStyle w:val="NoSpacing"/>
        <w:jc w:val="both"/>
      </w:pPr>
      <w:r>
        <w:tab/>
        <w:t>1444</w:t>
      </w:r>
      <w:r>
        <w:tab/>
        <w:t xml:space="preserve">William </w:t>
      </w:r>
      <w:proofErr w:type="spellStart"/>
      <w:r>
        <w:t>Bayons</w:t>
      </w:r>
      <w:proofErr w:type="spellEnd"/>
      <w:r>
        <w:t xml:space="preserve">(q.v.) brought a plaint of trespass against him and </w:t>
      </w:r>
    </w:p>
    <w:p w14:paraId="2460C650" w14:textId="4DB8E8EB" w:rsidR="00601F92" w:rsidRPr="00601F92" w:rsidRDefault="00601F92" w:rsidP="00601F92">
      <w:pPr>
        <w:pStyle w:val="NoSpacing"/>
        <w:jc w:val="both"/>
      </w:pPr>
      <w:r>
        <w:tab/>
      </w:r>
      <w:r>
        <w:tab/>
        <w:t>five others.     (</w:t>
      </w:r>
      <w:hyperlink r:id="rId6" w:history="1">
        <w:r w:rsidRPr="00E5091B">
          <w:rPr>
            <w:rStyle w:val="Hyperlink"/>
          </w:rPr>
          <w:t>https://waalt.uh.edu/index.php/CP40/732</w:t>
        </w:r>
      </w:hyperlink>
      <w:r>
        <w:t xml:space="preserve"> )</w:t>
      </w:r>
    </w:p>
    <w:p w14:paraId="10933D20" w14:textId="77777777" w:rsidR="00B84BC8" w:rsidRDefault="00B84BC8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Bayons</w:t>
      </w:r>
      <w:proofErr w:type="spellEnd"/>
      <w:r>
        <w:rPr>
          <w:rFonts w:cs="Times New Roman"/>
          <w:szCs w:val="24"/>
        </w:rPr>
        <w:t xml:space="preserve">(q.v.) brought a plaint of trespass against him and five </w:t>
      </w:r>
    </w:p>
    <w:p w14:paraId="7B9CB7C2" w14:textId="77777777" w:rsidR="00B84BC8" w:rsidRDefault="00B84BC8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( </w:t>
      </w:r>
      <w:hyperlink r:id="rId7" w:history="1">
        <w:r w:rsidRPr="005F089E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46428417" w14:textId="77777777" w:rsidR="00B84BC8" w:rsidRDefault="00B84BC8" w:rsidP="00B84BC8">
      <w:pPr>
        <w:pStyle w:val="NoSpacing"/>
        <w:rPr>
          <w:rFonts w:cs="Times New Roman"/>
          <w:szCs w:val="24"/>
        </w:rPr>
      </w:pPr>
    </w:p>
    <w:p w14:paraId="00D22E84" w14:textId="77777777" w:rsidR="00B84BC8" w:rsidRDefault="00B84BC8" w:rsidP="00B84BC8">
      <w:pPr>
        <w:pStyle w:val="NoSpacing"/>
        <w:rPr>
          <w:rFonts w:cs="Times New Roman"/>
          <w:szCs w:val="24"/>
        </w:rPr>
      </w:pPr>
    </w:p>
    <w:p w14:paraId="1A4F2E5C" w14:textId="77777777" w:rsidR="00B84BC8" w:rsidRDefault="00B84BC8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2024</w:t>
      </w:r>
    </w:p>
    <w:p w14:paraId="40E30EA4" w14:textId="02FCDD11" w:rsidR="00601F92" w:rsidRDefault="00601F92" w:rsidP="00B8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27 March 2025</w:t>
      </w:r>
      <w:r>
        <w:rPr>
          <w:rFonts w:cs="Times New Roman"/>
          <w:szCs w:val="24"/>
        </w:rPr>
        <w:fldChar w:fldCharType="end"/>
      </w:r>
    </w:p>
    <w:p w14:paraId="15D181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6F70" w14:textId="77777777" w:rsidR="00FF7619" w:rsidRDefault="00FF7619" w:rsidP="009139A6">
      <w:r>
        <w:separator/>
      </w:r>
    </w:p>
  </w:endnote>
  <w:endnote w:type="continuationSeparator" w:id="0">
    <w:p w14:paraId="6EFC89FB" w14:textId="77777777" w:rsidR="00FF7619" w:rsidRDefault="00FF76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68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DB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55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4C85" w14:textId="77777777" w:rsidR="00FF7619" w:rsidRDefault="00FF7619" w:rsidP="009139A6">
      <w:r>
        <w:separator/>
      </w:r>
    </w:p>
  </w:footnote>
  <w:footnote w:type="continuationSeparator" w:id="0">
    <w:p w14:paraId="3F536DF6" w14:textId="77777777" w:rsidR="00FF7619" w:rsidRDefault="00FF76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AB4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0A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00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C8"/>
    <w:rsid w:val="000666E0"/>
    <w:rsid w:val="002510B7"/>
    <w:rsid w:val="00270799"/>
    <w:rsid w:val="005C130B"/>
    <w:rsid w:val="00601F92"/>
    <w:rsid w:val="00826F5C"/>
    <w:rsid w:val="009030A4"/>
    <w:rsid w:val="009139A6"/>
    <w:rsid w:val="009411C2"/>
    <w:rsid w:val="009448BB"/>
    <w:rsid w:val="00947624"/>
    <w:rsid w:val="00A3176C"/>
    <w:rsid w:val="00AE65F8"/>
    <w:rsid w:val="00B84BC8"/>
    <w:rsid w:val="00BA00AB"/>
    <w:rsid w:val="00C71834"/>
    <w:rsid w:val="00CB4ED9"/>
    <w:rsid w:val="00D82366"/>
    <w:rsid w:val="00E61DA6"/>
    <w:rsid w:val="00EB3209"/>
    <w:rsid w:val="00F41096"/>
    <w:rsid w:val="00F5287F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42B34"/>
  <w15:chartTrackingRefBased/>
  <w15:docId w15:val="{5A0BBE96-2E01-45B0-997E-9A5FF88B4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4B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4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2024-11-15T20:27:00Z</dcterms:created>
  <dcterms:modified xsi:type="dcterms:W3CDTF">2025-03-27T09:17:00Z</dcterms:modified>
</cp:coreProperties>
</file>